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029" w:rsidRDefault="008A4029" w:rsidP="006F4A1B">
            <w:r>
              <w:t>Приложение 11</w:t>
            </w: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029" w:rsidRDefault="008A4029" w:rsidP="006F4A1B">
            <w:r>
              <w:t>к решению Саратовской</w:t>
            </w:r>
            <w:r>
              <w:br/>
              <w:t>городской Думы</w:t>
            </w: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029" w:rsidRDefault="008A4029" w:rsidP="00E279C4">
            <w:r>
              <w:t xml:space="preserve">от </w:t>
            </w:r>
            <w:r w:rsidR="00E279C4">
              <w:t xml:space="preserve">28.06.2018 </w:t>
            </w:r>
            <w:r>
              <w:t>№</w:t>
            </w:r>
            <w:r w:rsidR="00E279C4">
              <w:t xml:space="preserve"> 36-272</w:t>
            </w:r>
            <w:bookmarkStart w:id="0" w:name="_GoBack"/>
            <w:bookmarkEnd w:id="0"/>
            <w:r>
              <w:t xml:space="preserve"> </w:t>
            </w: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 xml:space="preserve"> 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</w:tr>
      <w:tr w:rsidR="008A4029" w:rsidTr="008A4029">
        <w:trPr>
          <w:cantSplit/>
        </w:trPr>
        <w:tc>
          <w:tcPr>
            <w:tcW w:w="14684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Программа муниципальных заимствований на 2018 год и на плановый период 2019 и 2020 годов</w:t>
            </w: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0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тыс. руб.</w:t>
            </w:r>
          </w:p>
        </w:tc>
      </w:tr>
      <w:tr w:rsidR="008A4029" w:rsidTr="008A4029">
        <w:trPr>
          <w:cantSplit/>
        </w:trPr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515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Виды заимствований</w:t>
            </w:r>
          </w:p>
        </w:tc>
        <w:tc>
          <w:tcPr>
            <w:tcW w:w="354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2018 год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2019 год</w:t>
            </w:r>
          </w:p>
        </w:tc>
        <w:tc>
          <w:tcPr>
            <w:tcW w:w="35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2020 год</w:t>
            </w:r>
          </w:p>
        </w:tc>
      </w:tr>
      <w:tr w:rsidR="008A4029" w:rsidTr="008A4029">
        <w:trPr>
          <w:cantSplit/>
        </w:trPr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/>
        </w:tc>
        <w:tc>
          <w:tcPr>
            <w:tcW w:w="3515" w:type="dxa"/>
            <w:gridSpan w:val="2"/>
            <w:vMerge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A4029" w:rsidRDefault="008A4029" w:rsidP="006F4A1B"/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3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погашения основной суммы долга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привлечения средств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Объем погашения основной суммы долга</w:t>
            </w:r>
          </w:p>
        </w:tc>
      </w:tr>
    </w:tbl>
    <w:p w:rsidR="008A4029" w:rsidRPr="008A4029" w:rsidRDefault="008A4029">
      <w:pPr>
        <w:rPr>
          <w:sz w:val="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0"/>
        <w:gridCol w:w="402"/>
        <w:gridCol w:w="3113"/>
        <w:gridCol w:w="733"/>
        <w:gridCol w:w="968"/>
        <w:gridCol w:w="697"/>
        <w:gridCol w:w="1146"/>
        <w:gridCol w:w="519"/>
        <w:gridCol w:w="1182"/>
        <w:gridCol w:w="483"/>
        <w:gridCol w:w="1218"/>
        <w:gridCol w:w="447"/>
        <w:gridCol w:w="1254"/>
        <w:gridCol w:w="305"/>
        <w:gridCol w:w="1537"/>
      </w:tblGrid>
      <w:tr w:rsidR="008A4029" w:rsidTr="008A4029">
        <w:trPr>
          <w:cantSplit/>
          <w:tblHeader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3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6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7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A4029" w:rsidRDefault="008A4029" w:rsidP="006F4A1B">
            <w:pPr>
              <w:jc w:val="center"/>
            </w:pPr>
            <w:r>
              <w:t>8</w:t>
            </w:r>
          </w:p>
        </w:tc>
      </w:tr>
      <w:tr w:rsidR="008A4029" w:rsidTr="008A4029">
        <w:trPr>
          <w:cantSplit/>
        </w:trPr>
        <w:tc>
          <w:tcPr>
            <w:tcW w:w="68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A4029" w:rsidRDefault="008A4029" w:rsidP="006F4A1B">
            <w:pPr>
              <w:jc w:val="center"/>
            </w:pPr>
            <w:r>
              <w:t>1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:rsidR="008A4029" w:rsidRDefault="008A4029" w:rsidP="006F4A1B">
            <w:r>
              <w:t>Кредиты, полученные от кредитных организаций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2 683 000,0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2 602 000,0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1 900 000,0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2 200 000,0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2 170 000,0</w:t>
            </w:r>
          </w:p>
        </w:tc>
      </w:tr>
      <w:tr w:rsidR="008A4029" w:rsidTr="008A4029">
        <w:trPr>
          <w:cantSplit/>
        </w:trPr>
        <w:tc>
          <w:tcPr>
            <w:tcW w:w="68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:rsidR="008A4029" w:rsidRDefault="008A4029" w:rsidP="006F4A1B">
            <w:pPr>
              <w:jc w:val="center"/>
            </w:pPr>
            <w:r>
              <w:t>2</w:t>
            </w:r>
          </w:p>
        </w:tc>
        <w:tc>
          <w:tcPr>
            <w:tcW w:w="3515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8A4029" w:rsidRDefault="008A4029" w:rsidP="006F4A1B">
            <w:r>
              <w:t>Бюджетные кредиты, привлеченные от других бюджетов бюджетной системы Российской Федерации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1 100 000,0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1 100 000,0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1 100 000,0</w:t>
            </w:r>
          </w:p>
        </w:tc>
        <w:tc>
          <w:tcPr>
            <w:tcW w:w="184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1 130 000,0</w:t>
            </w:r>
          </w:p>
        </w:tc>
      </w:tr>
      <w:tr w:rsidR="008A4029" w:rsidTr="008A4029">
        <w:trPr>
          <w:cantSplit/>
        </w:trPr>
        <w:tc>
          <w:tcPr>
            <w:tcW w:w="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> </w:t>
            </w:r>
          </w:p>
        </w:tc>
        <w:tc>
          <w:tcPr>
            <w:tcW w:w="351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>Всего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3 783 000,0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3 702 000,0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3 000 000,0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3 300 000,0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pPr>
              <w:jc w:val="right"/>
            </w:pPr>
            <w:r>
              <w:t>3 300 000,0</w:t>
            </w:r>
          </w:p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384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</w:tr>
      <w:tr w:rsidR="008A4029" w:rsidTr="008A4029">
        <w:trPr>
          <w:cantSplit/>
        </w:trPr>
        <w:tc>
          <w:tcPr>
            <w:tcW w:w="10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 xml:space="preserve"> </w:t>
            </w:r>
          </w:p>
        </w:tc>
        <w:tc>
          <w:tcPr>
            <w:tcW w:w="3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>
            <w:r>
              <w:t xml:space="preserve"> </w:t>
            </w:r>
          </w:p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6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  <w:tc>
          <w:tcPr>
            <w:tcW w:w="1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A4029" w:rsidRDefault="008A4029" w:rsidP="006F4A1B"/>
        </w:tc>
      </w:tr>
    </w:tbl>
    <w:p w:rsidR="008A4029" w:rsidRPr="000E1E9D" w:rsidRDefault="008A4029" w:rsidP="008A4029"/>
    <w:p w:rsidR="00E2598B" w:rsidRPr="008A4029" w:rsidRDefault="00E2598B" w:rsidP="008A4029"/>
    <w:sectPr w:rsidR="00E2598B" w:rsidRPr="008A4029" w:rsidSect="008A4029">
      <w:headerReference w:type="even" r:id="rId8"/>
      <w:headerReference w:type="default" r:id="rId9"/>
      <w:pgSz w:w="16838" w:h="11906" w:orient="landscape"/>
      <w:pgMar w:top="1134" w:right="1134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0ACF" w:rsidRDefault="00FB0ACF" w:rsidP="008A4029">
      <w:r>
        <w:separator/>
      </w:r>
    </w:p>
  </w:endnote>
  <w:endnote w:type="continuationSeparator" w:id="0">
    <w:p w:rsidR="00FB0ACF" w:rsidRDefault="00FB0ACF" w:rsidP="008A4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0ACF" w:rsidRDefault="00FB0ACF" w:rsidP="008A4029">
      <w:r>
        <w:separator/>
      </w:r>
    </w:p>
  </w:footnote>
  <w:footnote w:type="continuationSeparator" w:id="0">
    <w:p w:rsidR="00FB0ACF" w:rsidRDefault="00FB0ACF" w:rsidP="008A40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029" w:rsidRDefault="00FB558A" w:rsidP="002F04B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4029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A4029" w:rsidRDefault="008A402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4029" w:rsidRDefault="00FB558A" w:rsidP="002F04B6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8A4029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8A4029">
      <w:rPr>
        <w:rStyle w:val="a7"/>
        <w:noProof/>
      </w:rPr>
      <w:t>1</w:t>
    </w:r>
    <w:r>
      <w:rPr>
        <w:rStyle w:val="a7"/>
      </w:rPr>
      <w:fldChar w:fldCharType="end"/>
    </w:r>
  </w:p>
  <w:p w:rsidR="008A4029" w:rsidRDefault="008A402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CA4E6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99746BF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8FAA6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3716CDD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1A657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5FC812A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006CF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BD89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81607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CFD0F4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attachedTemplate r:id="rId1"/>
  <w:defaultTabStop w:val="708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A4029"/>
    <w:rsid w:val="002C3F39"/>
    <w:rsid w:val="00603A13"/>
    <w:rsid w:val="0066366F"/>
    <w:rsid w:val="006808C6"/>
    <w:rsid w:val="008A4029"/>
    <w:rsid w:val="00A24CAF"/>
    <w:rsid w:val="00AC7AEA"/>
    <w:rsid w:val="00B033F4"/>
    <w:rsid w:val="00B912FD"/>
    <w:rsid w:val="00C43EAA"/>
    <w:rsid w:val="00D67327"/>
    <w:rsid w:val="00E2598B"/>
    <w:rsid w:val="00E279C4"/>
    <w:rsid w:val="00F6400A"/>
    <w:rsid w:val="00FB0ACF"/>
    <w:rsid w:val="00FB5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640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8A402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8A4029"/>
  </w:style>
  <w:style w:type="paragraph" w:styleId="a5">
    <w:name w:val="footer"/>
    <w:basedOn w:val="a"/>
    <w:link w:val="a6"/>
    <w:uiPriority w:val="99"/>
    <w:semiHidden/>
    <w:unhideWhenUsed/>
    <w:rsid w:val="008A402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A4029"/>
  </w:style>
  <w:style w:type="character" w:styleId="a7">
    <w:name w:val="page number"/>
    <w:basedOn w:val="a0"/>
    <w:uiPriority w:val="99"/>
    <w:semiHidden/>
    <w:unhideWhenUsed/>
    <w:rsid w:val="008A402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NotRelyOnCSS/>
  <w:doNotOrganizeInFolder/>
  <w:doNotUseLongFileNames/>
  <w:pixelsPerInch w:val="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CHOV~1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1</TotalTime>
  <Pages>1</Pages>
  <Words>130</Words>
  <Characters>745</Characters>
  <Application>Microsoft Office Word</Application>
  <DocSecurity>0</DocSecurity>
  <Lines>6</Lines>
  <Paragraphs>1</Paragraphs>
  <ScaleCrop>false</ScaleCrop>
  <Company/>
  <LinksUpToDate>false</LinksUpToDate>
  <CharactersWithSpaces>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SychovaTG</dc:creator>
  <cp:lastModifiedBy>bfk2</cp:lastModifiedBy>
  <cp:revision>4</cp:revision>
  <dcterms:created xsi:type="dcterms:W3CDTF">2018-06-18T05:27:00Z</dcterms:created>
  <dcterms:modified xsi:type="dcterms:W3CDTF">2018-06-28T12:58:00Z</dcterms:modified>
</cp:coreProperties>
</file>